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EB0BA" w14:textId="5ABFA676" w:rsidR="003E00B1" w:rsidRPr="00AE108D" w:rsidRDefault="003E00B1" w:rsidP="003E00B1">
      <w:pPr>
        <w:pStyle w:val="Header"/>
        <w:keepLines/>
        <w:tabs>
          <w:tab w:val="left" w:pos="5956"/>
          <w:tab w:val="right" w:pos="10440"/>
          <w:tab w:val="right" w:pos="13323"/>
        </w:tabs>
        <w:rPr>
          <w:rFonts w:cs="Arial"/>
          <w:sz w:val="24"/>
          <w:szCs w:val="24"/>
        </w:rPr>
      </w:pPr>
      <w:bookmarkStart w:id="0" w:name="Title"/>
      <w:bookmarkStart w:id="1" w:name="DocumentFor"/>
      <w:bookmarkStart w:id="2" w:name="_Hlk514061252"/>
      <w:bookmarkEnd w:id="0"/>
      <w:bookmarkEnd w:id="1"/>
      <w:r w:rsidRPr="00AE108D">
        <w:rPr>
          <w:rFonts w:cs="Arial"/>
          <w:sz w:val="24"/>
          <w:szCs w:val="24"/>
        </w:rPr>
        <w:t>3GPP TSG-RAN WG4 Meeting # 107</w:t>
      </w:r>
      <w:r w:rsidRPr="00AE108D">
        <w:rPr>
          <w:rFonts w:cs="Arial"/>
          <w:sz w:val="24"/>
          <w:szCs w:val="24"/>
        </w:rPr>
        <w:tab/>
      </w:r>
      <w:r w:rsidRPr="00AE108D">
        <w:rPr>
          <w:rFonts w:cs="Arial"/>
          <w:sz w:val="24"/>
          <w:szCs w:val="24"/>
        </w:rPr>
        <w:tab/>
      </w:r>
      <w:r w:rsidR="006D2CCE" w:rsidRPr="006D2CCE">
        <w:rPr>
          <w:rFonts w:cs="Arial"/>
          <w:sz w:val="24"/>
          <w:szCs w:val="24"/>
        </w:rPr>
        <w:t>R4-2307276</w:t>
      </w:r>
    </w:p>
    <w:p w14:paraId="209ECD01" w14:textId="77777777" w:rsidR="003E00B1" w:rsidRDefault="003E00B1" w:rsidP="003E00B1">
      <w:pPr>
        <w:pStyle w:val="Header"/>
        <w:keepLines/>
        <w:tabs>
          <w:tab w:val="left" w:pos="5956"/>
          <w:tab w:val="right" w:pos="10440"/>
          <w:tab w:val="right" w:pos="13323"/>
        </w:tabs>
        <w:rPr>
          <w:rFonts w:cs="Arial"/>
          <w:sz w:val="24"/>
          <w:szCs w:val="24"/>
        </w:rPr>
      </w:pPr>
      <w:r w:rsidRPr="00AE108D">
        <w:rPr>
          <w:rFonts w:cs="Arial"/>
          <w:sz w:val="24"/>
          <w:szCs w:val="24"/>
        </w:rPr>
        <w:t>Incheon, KR, May 22 – May 26, 2023</w:t>
      </w:r>
    </w:p>
    <w:p w14:paraId="52C0C4AA" w14:textId="571BD53D"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6B3087" w:rsidRPr="006B3087">
        <w:rPr>
          <w:rFonts w:ascii="Arial" w:hAnsi="Arial" w:cs="Arial"/>
          <w:bCs/>
          <w:noProof/>
          <w:sz w:val="24"/>
          <w:szCs w:val="24"/>
          <w:lang w:val="en-US" w:eastAsia="en-US"/>
        </w:rPr>
        <w:t>8.25.2.</w:t>
      </w:r>
      <w:r w:rsidR="006B3087">
        <w:rPr>
          <w:rFonts w:ascii="Arial" w:hAnsi="Arial" w:cs="Arial"/>
          <w:bCs/>
          <w:noProof/>
          <w:sz w:val="24"/>
          <w:szCs w:val="24"/>
          <w:lang w:val="en-US" w:eastAsia="en-US"/>
        </w:rPr>
        <w:t>3</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23406A0D"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1E36BB" w:rsidRPr="001E36BB">
        <w:rPr>
          <w:rFonts w:ascii="Arial" w:hAnsi="Arial" w:cs="Arial"/>
          <w:bCs/>
          <w:noProof/>
          <w:sz w:val="24"/>
          <w:szCs w:val="24"/>
          <w:lang w:val="en-US" w:eastAsia="en-US"/>
        </w:rPr>
        <w:t>LTM handover delay requirements</w:t>
      </w:r>
    </w:p>
    <w:bookmarkEnd w:id="2"/>
    <w:p w14:paraId="656BD02E" w14:textId="77777777" w:rsidR="00541CD2" w:rsidRPr="00E75BD8" w:rsidRDefault="00541CD2" w:rsidP="00541CD2">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70658A99" w:rsidR="005B0F74" w:rsidRDefault="005B0F74" w:rsidP="00AE7E3A">
      <w:pPr>
        <w:jc w:val="both"/>
        <w:rPr>
          <w:lang w:eastAsia="en-US"/>
        </w:rPr>
      </w:pPr>
      <w:r w:rsidRPr="00D50DD1">
        <w:rPr>
          <w:lang w:eastAsia="en-US"/>
        </w:rPr>
        <w:t xml:space="preserve">We present our views </w:t>
      </w:r>
      <w:r>
        <w:rPr>
          <w:lang w:eastAsia="en-US"/>
        </w:rPr>
        <w:t xml:space="preserve">on </w:t>
      </w:r>
      <w:r w:rsidR="00ED6844">
        <w:rPr>
          <w:lang w:eastAsia="en-US"/>
        </w:rPr>
        <w:t xml:space="preserve">the </w:t>
      </w:r>
      <w:r w:rsidR="006F1EC3">
        <w:rPr>
          <w:lang w:eastAsia="en-US"/>
        </w:rPr>
        <w:t>following aspects:</w:t>
      </w:r>
    </w:p>
    <w:p w14:paraId="2CAA9E31" w14:textId="77777777" w:rsidR="00C26BD1" w:rsidRPr="00C26BD1" w:rsidRDefault="00C26BD1" w:rsidP="00C26BD1">
      <w:pPr>
        <w:pStyle w:val="ListParagraph"/>
        <w:numPr>
          <w:ilvl w:val="0"/>
          <w:numId w:val="37"/>
        </w:numPr>
        <w:jc w:val="both"/>
        <w:rPr>
          <w:lang w:val="en-US" w:eastAsia="en-US"/>
        </w:rPr>
      </w:pPr>
      <w:r w:rsidRPr="00C26BD1">
        <w:rPr>
          <w:lang w:val="en-US" w:eastAsia="en-US"/>
        </w:rPr>
        <w:t>Delay and Interruption Requirements due to UL Activation and Transmission for LTM Cell</w:t>
      </w:r>
    </w:p>
    <w:p w14:paraId="0282FCD5" w14:textId="56F0B334" w:rsidR="006F1EC3" w:rsidRPr="00C26BD1" w:rsidRDefault="00C26BD1" w:rsidP="00C26BD1">
      <w:pPr>
        <w:pStyle w:val="ListParagraph"/>
        <w:numPr>
          <w:ilvl w:val="0"/>
          <w:numId w:val="37"/>
        </w:numPr>
        <w:jc w:val="both"/>
        <w:rPr>
          <w:lang w:val="en-US" w:eastAsia="en-US"/>
        </w:rPr>
      </w:pPr>
      <w:r w:rsidRPr="00C26BD1">
        <w:rPr>
          <w:lang w:val="en-US" w:eastAsia="en-US"/>
        </w:rPr>
        <w:t>RRC Processing Delay for LTM Measurement and Handover</w:t>
      </w:r>
    </w:p>
    <w:p w14:paraId="44DBE9FA" w14:textId="4D4CA3AD" w:rsidR="00EF60CC" w:rsidRDefault="000A567D" w:rsidP="00EF60CC">
      <w:pPr>
        <w:pStyle w:val="Heading1"/>
      </w:pPr>
      <w:r w:rsidRPr="00A314FC">
        <w:t xml:space="preserve">2. </w:t>
      </w:r>
      <w:r w:rsidRPr="00A314FC">
        <w:tab/>
      </w:r>
      <w:r w:rsidR="002A1C01" w:rsidRPr="00A314FC">
        <w:t>Discussion</w:t>
      </w:r>
    </w:p>
    <w:p w14:paraId="08422889" w14:textId="201DF4EF" w:rsidR="00CB20F4" w:rsidRPr="005D49FD" w:rsidRDefault="002A1450" w:rsidP="00CB20F4">
      <w:pPr>
        <w:rPr>
          <w:b/>
          <w:bCs/>
          <w:u w:val="single"/>
          <w:lang w:val="en-US"/>
        </w:rPr>
      </w:pPr>
      <w:r>
        <w:rPr>
          <w:b/>
          <w:bCs/>
          <w:u w:val="single"/>
          <w:lang w:val="en-US"/>
        </w:rPr>
        <w:t>Delay and Interruption Requirements due to UL Activation and Transmission for LTM Cell</w:t>
      </w:r>
    </w:p>
    <w:p w14:paraId="24B3293F" w14:textId="1C816262" w:rsidR="00CB20F4" w:rsidRDefault="003D5934" w:rsidP="004A7CB9">
      <w:pPr>
        <w:rPr>
          <w:lang w:val="en-US"/>
        </w:rPr>
      </w:pPr>
      <w:r>
        <w:rPr>
          <w:lang w:val="en-US"/>
        </w:rPr>
        <w:t xml:space="preserve">It was agreed, in RAN1, to support PDCCH ordered PRACH transmission for UL synchronization acquisition as part of LTM handover preparation. In such a case, UE may need additional </w:t>
      </w:r>
      <w:r w:rsidRPr="003D5934">
        <w:rPr>
          <w:lang w:val="en-US"/>
        </w:rPr>
        <w:t>processing to build and load RF scripts</w:t>
      </w:r>
      <w:r>
        <w:rPr>
          <w:lang w:val="en-US"/>
        </w:rPr>
        <w:t xml:space="preserve"> if the </w:t>
      </w:r>
      <w:r w:rsidR="00970A29">
        <w:rPr>
          <w:lang w:val="en-US"/>
        </w:rPr>
        <w:t>c</w:t>
      </w:r>
      <w:r>
        <w:rPr>
          <w:lang w:val="en-US"/>
        </w:rPr>
        <w:t>ell is not one of SCells configured with UL.</w:t>
      </w:r>
      <w:r w:rsidR="0066780C">
        <w:rPr>
          <w:lang w:val="en-US"/>
        </w:rPr>
        <w:t xml:space="preserve"> Note that UE UL RF script can be differently built depending on the given serving cell configurations and such to optimize UL performances, and UE typically has a limited memory space to store all possible combinations. In other words, if PRACH transmission cell is dynamically selected, by PCell, among the configured multiple LTM cells, NW should not expect UE can always transmit the PDCCH ordered PRACH in the same time</w:t>
      </w:r>
      <w:r w:rsidR="00F2639D">
        <w:rPr>
          <w:lang w:val="en-US"/>
        </w:rPr>
        <w:t>line as the PDCCH ordered PRACH transmission to one of serving cell.</w:t>
      </w:r>
      <w:r w:rsidR="00C00DAA">
        <w:rPr>
          <w:lang w:val="en-US"/>
        </w:rPr>
        <w:t xml:space="preserve"> The details can be found in one of our companion papers to be submitted for </w:t>
      </w:r>
      <w:r w:rsidR="00FA359E">
        <w:rPr>
          <w:lang w:val="en-US"/>
        </w:rPr>
        <w:t xml:space="preserve">AI </w:t>
      </w:r>
      <w:r w:rsidR="00FA359E" w:rsidRPr="00FA359E">
        <w:rPr>
          <w:lang w:val="en-US"/>
        </w:rPr>
        <w:t>8.25.2.4</w:t>
      </w:r>
      <w:r w:rsidR="00FA359E">
        <w:rPr>
          <w:lang w:val="en-US"/>
        </w:rPr>
        <w:t>.</w:t>
      </w:r>
    </w:p>
    <w:p w14:paraId="5672329B" w14:textId="77777777" w:rsidR="003D5934" w:rsidRDefault="003D5934" w:rsidP="004A7CB9">
      <w:pPr>
        <w:rPr>
          <w:lang w:val="en-US"/>
        </w:rPr>
      </w:pPr>
    </w:p>
    <w:p w14:paraId="0FDE026A" w14:textId="77777777" w:rsidR="003D5934" w:rsidRPr="005441B8" w:rsidRDefault="003D5934" w:rsidP="003D5934">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5D2281E4" w14:textId="724836FB" w:rsidR="003D5934" w:rsidRDefault="003D5934" w:rsidP="004A7CB9"/>
    <w:p w14:paraId="577222BC" w14:textId="43F26017" w:rsidR="00F2639D" w:rsidRDefault="00DF623E" w:rsidP="004A7CB9">
      <w:r>
        <w:t xml:space="preserve">Similarly, when one of </w:t>
      </w:r>
      <w:r w:rsidRPr="00DF623E">
        <w:t>SCells is promoted to PCell upon LTM-based handover</w:t>
      </w:r>
      <w:r>
        <w:t xml:space="preserve">, the handover delay and interruption requirements can be different </w:t>
      </w:r>
      <w:r w:rsidRPr="00DF623E">
        <w:t>depending on whether the SCell is for DL-only or both DL/UL</w:t>
      </w:r>
      <w:r w:rsidR="00C82006">
        <w:t>.</w:t>
      </w:r>
    </w:p>
    <w:p w14:paraId="27CBD7E9" w14:textId="77777777" w:rsidR="00DF623E" w:rsidRPr="003D5934" w:rsidRDefault="00DF623E" w:rsidP="004A7CB9"/>
    <w:p w14:paraId="41336B46" w14:textId="3119F929" w:rsidR="00CB20F4" w:rsidRPr="005441B8" w:rsidRDefault="00B54B7E" w:rsidP="004A7CB9">
      <w:pPr>
        <w:rPr>
          <w:b/>
          <w:bCs/>
        </w:rPr>
      </w:pPr>
      <w:r w:rsidRPr="005441B8">
        <w:rPr>
          <w:b/>
          <w:bCs/>
        </w:rPr>
        <w:t>Proposal</w:t>
      </w:r>
      <w:r w:rsidR="004A4052">
        <w:rPr>
          <w:b/>
          <w:bCs/>
        </w:rPr>
        <w:t xml:space="preserve"> </w:t>
      </w:r>
      <w:r w:rsidR="003D5934">
        <w:rPr>
          <w:b/>
          <w:bCs/>
        </w:rPr>
        <w:t>2</w:t>
      </w:r>
      <w:r w:rsidRPr="005441B8">
        <w:rPr>
          <w:b/>
          <w:bCs/>
        </w:rPr>
        <w:t xml:space="preserve">: </w:t>
      </w:r>
      <w:r w:rsidR="00B61B83" w:rsidRPr="005441B8">
        <w:rPr>
          <w:b/>
          <w:bCs/>
        </w:rPr>
        <w:t>When one of SCells is promoted to PCell</w:t>
      </w:r>
      <w:r w:rsidR="001B578B">
        <w:rPr>
          <w:b/>
          <w:bCs/>
        </w:rPr>
        <w:t xml:space="preserve"> upon LTM-based handover</w:t>
      </w:r>
      <w:r w:rsidR="00B61B83" w:rsidRPr="005441B8">
        <w:rPr>
          <w:b/>
          <w:bCs/>
        </w:rPr>
        <w:t>, RAN4 to discuss whether and how to differently define LTM based handover delay and interruption requirements depending on whether the SCell is for DL-only or both DL/UL. It is also up to decisions from other working groups.</w:t>
      </w:r>
    </w:p>
    <w:p w14:paraId="3EE0DC53" w14:textId="53713FE2" w:rsidR="00B61B83" w:rsidRDefault="00B61B83" w:rsidP="004A7CB9"/>
    <w:p w14:paraId="2E23906E" w14:textId="6CB319AB" w:rsidR="00294245" w:rsidRPr="005D49FD" w:rsidRDefault="00294245" w:rsidP="00294245">
      <w:pPr>
        <w:rPr>
          <w:b/>
          <w:bCs/>
          <w:u w:val="single"/>
          <w:lang w:val="en-US"/>
        </w:rPr>
      </w:pPr>
      <w:r>
        <w:rPr>
          <w:b/>
          <w:bCs/>
          <w:u w:val="single"/>
          <w:lang w:val="en-US"/>
        </w:rPr>
        <w:t>RRC Processing Delay for LTM Measurement and Handover</w:t>
      </w:r>
    </w:p>
    <w:p w14:paraId="63F8B0D4" w14:textId="0BAEE313" w:rsidR="00D13E9C" w:rsidRDefault="00F901AB" w:rsidP="004A7CB9">
      <w:pPr>
        <w:rPr>
          <w:lang w:val="en-US"/>
        </w:rPr>
      </w:pPr>
      <w:r>
        <w:rPr>
          <w:lang w:val="en-US"/>
        </w:rPr>
        <w:t xml:space="preserve">There are proposals to split </w:t>
      </w:r>
      <w:r w:rsidR="00905E21">
        <w:rPr>
          <w:lang w:val="en-US"/>
        </w:rPr>
        <w:t xml:space="preserve">an </w:t>
      </w:r>
      <w:r>
        <w:rPr>
          <w:lang w:val="en-US"/>
        </w:rPr>
        <w:t xml:space="preserve">RRC processing time </w:t>
      </w:r>
      <w:r w:rsidR="00905E21">
        <w:rPr>
          <w:lang w:val="en-US"/>
        </w:rPr>
        <w:t xml:space="preserve">for LTM configuration </w:t>
      </w:r>
      <w:r>
        <w:rPr>
          <w:lang w:val="en-US"/>
        </w:rPr>
        <w:t xml:space="preserve">into two </w:t>
      </w:r>
      <w:r w:rsidR="00905E21">
        <w:rPr>
          <w:lang w:val="en-US"/>
        </w:rPr>
        <w:t xml:space="preserve">groups, one for RRC processing time before LTM handover command reception and the other for RRC processing time after LTM handover command reception. The first part of the processing will mostly </w:t>
      </w:r>
      <w:r w:rsidR="00327887">
        <w:rPr>
          <w:lang w:val="en-US"/>
        </w:rPr>
        <w:t xml:space="preserve">be </w:t>
      </w:r>
      <w:r w:rsidR="00905E21">
        <w:rPr>
          <w:lang w:val="en-US"/>
        </w:rPr>
        <w:t xml:space="preserve">for </w:t>
      </w:r>
      <w:r w:rsidR="00905E21" w:rsidRPr="00905E21">
        <w:rPr>
          <w:lang w:val="en-US"/>
        </w:rPr>
        <w:t>measurement related configurations</w:t>
      </w:r>
      <w:r w:rsidR="00327887">
        <w:rPr>
          <w:lang w:val="en-US"/>
        </w:rPr>
        <w:t xml:space="preserve"> of multiple LTM cells</w:t>
      </w:r>
      <w:r w:rsidR="00905E21">
        <w:rPr>
          <w:lang w:val="en-US"/>
        </w:rPr>
        <w:t xml:space="preserve">, and the second part will be almost the same as the legacy </w:t>
      </w:r>
      <w:r w:rsidR="005A5A2B">
        <w:rPr>
          <w:lang w:val="en-US"/>
        </w:rPr>
        <w:t>RRC processing time for handover</w:t>
      </w:r>
      <w:r w:rsidR="00327887">
        <w:rPr>
          <w:lang w:val="en-US"/>
        </w:rPr>
        <w:t xml:space="preserve"> to one </w:t>
      </w:r>
      <w:proofErr w:type="gramStart"/>
      <w:r w:rsidR="00327887">
        <w:rPr>
          <w:lang w:val="en-US"/>
        </w:rPr>
        <w:t>particular cell</w:t>
      </w:r>
      <w:proofErr w:type="gramEnd"/>
      <w:r w:rsidR="00327887">
        <w:rPr>
          <w:lang w:val="en-US"/>
        </w:rPr>
        <w:t xml:space="preserve"> among the configured multiple LTM cells. </w:t>
      </w:r>
      <w:r w:rsidR="004A6D61">
        <w:rPr>
          <w:lang w:val="en-US"/>
        </w:rPr>
        <w:t xml:space="preserve">Note that processing the measurement configuration of one cell does not mean that UE </w:t>
      </w:r>
      <w:proofErr w:type="gramStart"/>
      <w:r w:rsidR="004A6D61">
        <w:rPr>
          <w:lang w:val="en-US"/>
        </w:rPr>
        <w:t>has to</w:t>
      </w:r>
      <w:proofErr w:type="gramEnd"/>
      <w:r w:rsidR="004A6D61">
        <w:rPr>
          <w:lang w:val="en-US"/>
        </w:rPr>
        <w:t xml:space="preserve"> process and load the entire downlink configuration of the cell.</w:t>
      </w:r>
      <w:r w:rsidR="0054501E">
        <w:rPr>
          <w:lang w:val="en-US"/>
        </w:rPr>
        <w:t xml:space="preserve"> Besides, there is also possibility that the LTM measurement related configurations can be separately configured, meaning what UE is expected to do during the first part of the processing should wait for further progress from RAN2.</w:t>
      </w:r>
    </w:p>
    <w:p w14:paraId="4004BC17" w14:textId="77777777" w:rsidR="00905E21" w:rsidRPr="00294245" w:rsidRDefault="00905E21" w:rsidP="004A7CB9">
      <w:pPr>
        <w:rPr>
          <w:lang w:val="en-US"/>
        </w:rPr>
      </w:pPr>
    </w:p>
    <w:p w14:paraId="69BC24F6" w14:textId="23E5B961" w:rsidR="00FF5372" w:rsidRDefault="00FF5372" w:rsidP="00FF5372">
      <w:pPr>
        <w:rPr>
          <w:b/>
          <w:bCs/>
        </w:rPr>
      </w:pPr>
      <w:r w:rsidRPr="00AC2CE3">
        <w:rPr>
          <w:b/>
          <w:bCs/>
        </w:rPr>
        <w:lastRenderedPageBreak/>
        <w:t>Proposal</w:t>
      </w:r>
      <w:r w:rsidR="004A4052">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w:t>
      </w:r>
      <w:r w:rsidR="005572EF">
        <w:rPr>
          <w:b/>
          <w:bCs/>
        </w:rPr>
        <w:t xml:space="preserve">the configuration </w:t>
      </w:r>
      <w:r>
        <w:rPr>
          <w:b/>
          <w:bCs/>
        </w:rPr>
        <w:t xml:space="preserve">before the </w:t>
      </w:r>
      <w:r w:rsidR="008B6939">
        <w:rPr>
          <w:b/>
          <w:bCs/>
        </w:rPr>
        <w:t xml:space="preserve">LTM handover </w:t>
      </w:r>
      <w:r>
        <w:rPr>
          <w:b/>
          <w:bCs/>
        </w:rPr>
        <w:t xml:space="preserve">command reception can be limited to </w:t>
      </w:r>
      <w:r w:rsidR="009246A8">
        <w:rPr>
          <w:b/>
          <w:bCs/>
        </w:rPr>
        <w:t xml:space="preserve">only a small portion of </w:t>
      </w:r>
      <w:r>
        <w:rPr>
          <w:b/>
          <w:bCs/>
        </w:rPr>
        <w:t>measurement related configurations of the LTM cell</w:t>
      </w:r>
      <w:r w:rsidR="005572EF">
        <w:rPr>
          <w:b/>
          <w:bCs/>
        </w:rPr>
        <w:t>s</w:t>
      </w:r>
      <w:r w:rsidR="009246A8">
        <w:rPr>
          <w:b/>
          <w:bCs/>
        </w:rPr>
        <w:t xml:space="preserve"> depending on RAN2 signal design details</w:t>
      </w:r>
      <w:r>
        <w:rPr>
          <w:b/>
          <w:bCs/>
        </w:rPr>
        <w:t>.</w:t>
      </w:r>
      <w:r w:rsidR="005572EF">
        <w:rPr>
          <w:b/>
          <w:bCs/>
        </w:rPr>
        <w:t xml:space="preserve"> And </w:t>
      </w:r>
      <w:r w:rsidR="005572EF" w:rsidRPr="00AC2CE3">
        <w:rPr>
          <w:b/>
          <w:bCs/>
        </w:rPr>
        <w:t xml:space="preserve">RAN4 to </w:t>
      </w:r>
      <w:r w:rsidR="005572EF">
        <w:rPr>
          <w:b/>
          <w:bCs/>
        </w:rPr>
        <w:t>not assume the processing and loading the measurement configuration of the LTM cell before LTM handover command reception means the entire downlink configuration of the LTM target cell is processed and loaded.</w:t>
      </w:r>
    </w:p>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124B9854" w14:textId="77777777" w:rsidR="00C26BD1" w:rsidRPr="005D49FD" w:rsidRDefault="00C26BD1" w:rsidP="00C26BD1">
      <w:pPr>
        <w:rPr>
          <w:b/>
          <w:bCs/>
          <w:u w:val="single"/>
          <w:lang w:val="en-US"/>
        </w:rPr>
      </w:pPr>
      <w:r>
        <w:rPr>
          <w:b/>
          <w:bCs/>
          <w:u w:val="single"/>
          <w:lang w:val="en-US"/>
        </w:rPr>
        <w:t>Delay and Interruption Requirements due to UL Activation and Transmission for LTM Cell</w:t>
      </w:r>
    </w:p>
    <w:p w14:paraId="791F96F8" w14:textId="77777777" w:rsidR="00C26BD1" w:rsidRPr="005441B8" w:rsidRDefault="00C26BD1" w:rsidP="00C26BD1">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4BEF9ABC" w14:textId="77777777" w:rsidR="00C26BD1" w:rsidRPr="005441B8" w:rsidRDefault="00C26BD1" w:rsidP="00C26BD1">
      <w:pPr>
        <w:rPr>
          <w:b/>
          <w:bCs/>
        </w:rPr>
      </w:pPr>
      <w:r w:rsidRPr="005441B8">
        <w:rPr>
          <w:b/>
          <w:bCs/>
        </w:rPr>
        <w:t>Proposal</w:t>
      </w:r>
      <w:r>
        <w:rPr>
          <w:b/>
          <w:bCs/>
        </w:rPr>
        <w:t xml:space="preserve"> 2</w:t>
      </w:r>
      <w:r w:rsidRPr="005441B8">
        <w:rPr>
          <w:b/>
          <w:bCs/>
        </w:rPr>
        <w:t>: When one of SCells is promoted to PCell</w:t>
      </w:r>
      <w:r>
        <w:rPr>
          <w:b/>
          <w:bCs/>
        </w:rPr>
        <w:t xml:space="preserve"> upon LTM-based handover</w:t>
      </w:r>
      <w:r w:rsidRPr="005441B8">
        <w:rPr>
          <w:b/>
          <w:bCs/>
        </w:rPr>
        <w:t>, RAN4 to discuss whether and how to differently define LTM based handover delay and interruption requirements depending on whether the SCell is for DL-only or both DL/UL. It is also up to decisions from other working groups.</w:t>
      </w:r>
    </w:p>
    <w:p w14:paraId="420FF4D7" w14:textId="77777777" w:rsidR="00C26BD1" w:rsidRDefault="00C26BD1" w:rsidP="00C26BD1"/>
    <w:p w14:paraId="7930AE13" w14:textId="77777777" w:rsidR="00C26BD1" w:rsidRPr="005D49FD" w:rsidRDefault="00C26BD1" w:rsidP="00C26BD1">
      <w:pPr>
        <w:rPr>
          <w:b/>
          <w:bCs/>
          <w:u w:val="single"/>
          <w:lang w:val="en-US"/>
        </w:rPr>
      </w:pPr>
      <w:r>
        <w:rPr>
          <w:b/>
          <w:bCs/>
          <w:u w:val="single"/>
          <w:lang w:val="en-US"/>
        </w:rPr>
        <w:t>RRC Processing Delay for LTM Measurement and Handover</w:t>
      </w:r>
    </w:p>
    <w:p w14:paraId="25996845" w14:textId="77777777" w:rsidR="00F52F7A" w:rsidRDefault="00F52F7A" w:rsidP="00F52F7A">
      <w:pPr>
        <w:rPr>
          <w:b/>
          <w:bCs/>
        </w:rPr>
      </w:pPr>
      <w:r w:rsidRPr="00AC2CE3">
        <w:rPr>
          <w:b/>
          <w:bCs/>
        </w:rPr>
        <w:t>Proposal</w:t>
      </w:r>
      <w:r>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the configuration before the LTM handover command reception can be limited to only a small portion of measurement related configurations of the LTM cells depending on RAN2 signal design details. And </w:t>
      </w:r>
      <w:r w:rsidRPr="00AC2CE3">
        <w:rPr>
          <w:b/>
          <w:bCs/>
        </w:rPr>
        <w:t xml:space="preserve">RAN4 to </w:t>
      </w:r>
      <w:r>
        <w:rPr>
          <w:b/>
          <w:bCs/>
        </w:rPr>
        <w:t>not assume the processing and loading the measurement configuration of the LTM cell before LTM handover command reception means the entire downlink configuration of the LTM target cell is processed and loaded.</w:t>
      </w:r>
    </w:p>
    <w:p w14:paraId="2BFB0010" w14:textId="77777777" w:rsidR="00DD1B66" w:rsidRPr="00C26BD1" w:rsidRDefault="00DD1B66" w:rsidP="009C3BD3">
      <w:pPr>
        <w:rPr>
          <w:lang w:eastAsia="en-US"/>
        </w:rPr>
      </w:pPr>
    </w:p>
    <w:sectPr w:rsidR="00DD1B66" w:rsidRPr="00C26BD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7730" w14:textId="77777777" w:rsidR="004D2076" w:rsidRDefault="004D2076" w:rsidP="009939B7">
      <w:pPr>
        <w:spacing w:after="0"/>
      </w:pPr>
      <w:r>
        <w:separator/>
      </w:r>
    </w:p>
  </w:endnote>
  <w:endnote w:type="continuationSeparator" w:id="0">
    <w:p w14:paraId="12CB4717" w14:textId="77777777" w:rsidR="004D2076" w:rsidRDefault="004D2076" w:rsidP="009939B7">
      <w:pPr>
        <w:spacing w:after="0"/>
      </w:pPr>
      <w:r>
        <w:continuationSeparator/>
      </w:r>
    </w:p>
  </w:endnote>
  <w:endnote w:type="continuationNotice" w:id="1">
    <w:p w14:paraId="26A4697D" w14:textId="77777777" w:rsidR="004D2076" w:rsidRDefault="004D2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1551" w14:textId="77777777" w:rsidR="004D2076" w:rsidRDefault="004D2076" w:rsidP="009939B7">
      <w:pPr>
        <w:spacing w:after="0"/>
      </w:pPr>
      <w:r>
        <w:separator/>
      </w:r>
    </w:p>
  </w:footnote>
  <w:footnote w:type="continuationSeparator" w:id="0">
    <w:p w14:paraId="7EFAEE40" w14:textId="77777777" w:rsidR="004D2076" w:rsidRDefault="004D2076" w:rsidP="009939B7">
      <w:pPr>
        <w:spacing w:after="0"/>
      </w:pPr>
      <w:r>
        <w:continuationSeparator/>
      </w:r>
    </w:p>
  </w:footnote>
  <w:footnote w:type="continuationNotice" w:id="1">
    <w:p w14:paraId="5280B802" w14:textId="77777777" w:rsidR="004D2076" w:rsidRDefault="004D2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E3C4F3F"/>
    <w:multiLevelType w:val="hybridMultilevel"/>
    <w:tmpl w:val="B4A6C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5"/>
  </w:num>
  <w:num w:numId="6" w16cid:durableId="133303979">
    <w:abstractNumId w:val="10"/>
  </w:num>
  <w:num w:numId="7" w16cid:durableId="33311435">
    <w:abstractNumId w:val="19"/>
  </w:num>
  <w:num w:numId="8" w16cid:durableId="1089086421">
    <w:abstractNumId w:val="31"/>
  </w:num>
  <w:num w:numId="9" w16cid:durableId="1074401253">
    <w:abstractNumId w:val="28"/>
  </w:num>
  <w:num w:numId="10" w16cid:durableId="521480573">
    <w:abstractNumId w:val="24"/>
  </w:num>
  <w:num w:numId="11" w16cid:durableId="1039744744">
    <w:abstractNumId w:val="3"/>
  </w:num>
  <w:num w:numId="12" w16cid:durableId="340087330">
    <w:abstractNumId w:val="26"/>
  </w:num>
  <w:num w:numId="13" w16cid:durableId="1897547035">
    <w:abstractNumId w:val="34"/>
  </w:num>
  <w:num w:numId="14" w16cid:durableId="1921938027">
    <w:abstractNumId w:val="20"/>
  </w:num>
  <w:num w:numId="15" w16cid:durableId="1264801387">
    <w:abstractNumId w:val="5"/>
  </w:num>
  <w:num w:numId="16" w16cid:durableId="56638013">
    <w:abstractNumId w:val="18"/>
  </w:num>
  <w:num w:numId="17" w16cid:durableId="1601645640">
    <w:abstractNumId w:val="4"/>
  </w:num>
  <w:num w:numId="18" w16cid:durableId="2103332565">
    <w:abstractNumId w:val="33"/>
  </w:num>
  <w:num w:numId="19" w16cid:durableId="205993025">
    <w:abstractNumId w:val="21"/>
  </w:num>
  <w:num w:numId="20" w16cid:durableId="1479497888">
    <w:abstractNumId w:val="7"/>
  </w:num>
  <w:num w:numId="21" w16cid:durableId="1174304640">
    <w:abstractNumId w:val="0"/>
  </w:num>
  <w:num w:numId="22" w16cid:durableId="764494699">
    <w:abstractNumId w:val="17"/>
  </w:num>
  <w:num w:numId="23" w16cid:durableId="38165340">
    <w:abstractNumId w:val="23"/>
  </w:num>
  <w:num w:numId="24" w16cid:durableId="1475414306">
    <w:abstractNumId w:val="22"/>
  </w:num>
  <w:num w:numId="25" w16cid:durableId="583689019">
    <w:abstractNumId w:val="9"/>
  </w:num>
  <w:num w:numId="26" w16cid:durableId="86117555">
    <w:abstractNumId w:val="27"/>
  </w:num>
  <w:num w:numId="27" w16cid:durableId="1072191019">
    <w:abstractNumId w:val="30"/>
  </w:num>
  <w:num w:numId="28" w16cid:durableId="925069593">
    <w:abstractNumId w:val="6"/>
  </w:num>
  <w:num w:numId="29" w16cid:durableId="1561557346">
    <w:abstractNumId w:val="32"/>
  </w:num>
  <w:num w:numId="30" w16cid:durableId="1436904675">
    <w:abstractNumId w:val="14"/>
  </w:num>
  <w:num w:numId="31" w16cid:durableId="1752502130">
    <w:abstractNumId w:val="29"/>
  </w:num>
  <w:num w:numId="32" w16cid:durableId="1938708716">
    <w:abstractNumId w:val="36"/>
  </w:num>
  <w:num w:numId="33" w16cid:durableId="1316452344">
    <w:abstractNumId w:val="2"/>
  </w:num>
  <w:num w:numId="34" w16cid:durableId="426078127">
    <w:abstractNumId w:val="16"/>
  </w:num>
  <w:num w:numId="35" w16cid:durableId="1480925297">
    <w:abstractNumId w:val="35"/>
  </w:num>
  <w:num w:numId="36" w16cid:durableId="1091001113">
    <w:abstractNumId w:val="8"/>
  </w:num>
  <w:num w:numId="37" w16cid:durableId="139974428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113"/>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D30"/>
    <w:rsid w:val="000720C4"/>
    <w:rsid w:val="000729F8"/>
    <w:rsid w:val="00072D2F"/>
    <w:rsid w:val="00072FF5"/>
    <w:rsid w:val="00073883"/>
    <w:rsid w:val="00073D00"/>
    <w:rsid w:val="00074F4A"/>
    <w:rsid w:val="000755EE"/>
    <w:rsid w:val="00075923"/>
    <w:rsid w:val="00076CC4"/>
    <w:rsid w:val="00077BD8"/>
    <w:rsid w:val="00077EB3"/>
    <w:rsid w:val="00077FC1"/>
    <w:rsid w:val="000803EC"/>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D7957"/>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A65"/>
    <w:rsid w:val="0012615B"/>
    <w:rsid w:val="00126E1A"/>
    <w:rsid w:val="001271EA"/>
    <w:rsid w:val="0012785F"/>
    <w:rsid w:val="00130357"/>
    <w:rsid w:val="001305D4"/>
    <w:rsid w:val="001319D3"/>
    <w:rsid w:val="00131AFF"/>
    <w:rsid w:val="00131BF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75C"/>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E35"/>
    <w:rsid w:val="001A5F89"/>
    <w:rsid w:val="001A7FF7"/>
    <w:rsid w:val="001B0269"/>
    <w:rsid w:val="001B040D"/>
    <w:rsid w:val="001B084A"/>
    <w:rsid w:val="001B0F18"/>
    <w:rsid w:val="001B1A61"/>
    <w:rsid w:val="001B2A3E"/>
    <w:rsid w:val="001B3183"/>
    <w:rsid w:val="001B3921"/>
    <w:rsid w:val="001B4510"/>
    <w:rsid w:val="001B4872"/>
    <w:rsid w:val="001B578B"/>
    <w:rsid w:val="001B59B3"/>
    <w:rsid w:val="001B6338"/>
    <w:rsid w:val="001B73CC"/>
    <w:rsid w:val="001C0D4C"/>
    <w:rsid w:val="001C0DAE"/>
    <w:rsid w:val="001C2BA1"/>
    <w:rsid w:val="001C2E2F"/>
    <w:rsid w:val="001C4702"/>
    <w:rsid w:val="001C5501"/>
    <w:rsid w:val="001C5980"/>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36BB"/>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27B9"/>
    <w:rsid w:val="00273875"/>
    <w:rsid w:val="002751DF"/>
    <w:rsid w:val="00275643"/>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245"/>
    <w:rsid w:val="002948A4"/>
    <w:rsid w:val="00294F16"/>
    <w:rsid w:val="002952A9"/>
    <w:rsid w:val="002955DB"/>
    <w:rsid w:val="0029594F"/>
    <w:rsid w:val="002960BC"/>
    <w:rsid w:val="002966A0"/>
    <w:rsid w:val="00296E14"/>
    <w:rsid w:val="002970C0"/>
    <w:rsid w:val="00297813"/>
    <w:rsid w:val="002A0385"/>
    <w:rsid w:val="002A08FE"/>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4505"/>
    <w:rsid w:val="002D4CC7"/>
    <w:rsid w:val="002D4FBE"/>
    <w:rsid w:val="002D6A81"/>
    <w:rsid w:val="002D7AAE"/>
    <w:rsid w:val="002E138D"/>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27887"/>
    <w:rsid w:val="00330265"/>
    <w:rsid w:val="003310C7"/>
    <w:rsid w:val="0033135C"/>
    <w:rsid w:val="00331618"/>
    <w:rsid w:val="00333045"/>
    <w:rsid w:val="003331BE"/>
    <w:rsid w:val="00333682"/>
    <w:rsid w:val="00333C34"/>
    <w:rsid w:val="00336CA5"/>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214F"/>
    <w:rsid w:val="003A3B8E"/>
    <w:rsid w:val="003A43B2"/>
    <w:rsid w:val="003A4B8A"/>
    <w:rsid w:val="003A4CD3"/>
    <w:rsid w:val="003A50DA"/>
    <w:rsid w:val="003A64B0"/>
    <w:rsid w:val="003A764A"/>
    <w:rsid w:val="003B0446"/>
    <w:rsid w:val="003B112E"/>
    <w:rsid w:val="003B1188"/>
    <w:rsid w:val="003B14C7"/>
    <w:rsid w:val="003B1580"/>
    <w:rsid w:val="003B1598"/>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5934"/>
    <w:rsid w:val="003D661F"/>
    <w:rsid w:val="003D66BE"/>
    <w:rsid w:val="003D68E8"/>
    <w:rsid w:val="003E00B1"/>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4052"/>
    <w:rsid w:val="004A572B"/>
    <w:rsid w:val="004A5920"/>
    <w:rsid w:val="004A5D39"/>
    <w:rsid w:val="004A6D61"/>
    <w:rsid w:val="004A6DFB"/>
    <w:rsid w:val="004A78BA"/>
    <w:rsid w:val="004A7CB9"/>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7AA"/>
    <w:rsid w:val="004D1E96"/>
    <w:rsid w:val="004D207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1565"/>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1CD2"/>
    <w:rsid w:val="00542B47"/>
    <w:rsid w:val="00542BB5"/>
    <w:rsid w:val="00543517"/>
    <w:rsid w:val="005441B8"/>
    <w:rsid w:val="005444D6"/>
    <w:rsid w:val="00544820"/>
    <w:rsid w:val="0054501E"/>
    <w:rsid w:val="00546F18"/>
    <w:rsid w:val="005474B6"/>
    <w:rsid w:val="00551860"/>
    <w:rsid w:val="005519E1"/>
    <w:rsid w:val="005520D7"/>
    <w:rsid w:val="00552796"/>
    <w:rsid w:val="00553643"/>
    <w:rsid w:val="005536D9"/>
    <w:rsid w:val="00554509"/>
    <w:rsid w:val="00554561"/>
    <w:rsid w:val="00555C77"/>
    <w:rsid w:val="00556610"/>
    <w:rsid w:val="005572EF"/>
    <w:rsid w:val="00557837"/>
    <w:rsid w:val="00557A77"/>
    <w:rsid w:val="00560427"/>
    <w:rsid w:val="00562430"/>
    <w:rsid w:val="005626D4"/>
    <w:rsid w:val="00562D15"/>
    <w:rsid w:val="00562DA2"/>
    <w:rsid w:val="00562DE2"/>
    <w:rsid w:val="00564251"/>
    <w:rsid w:val="005642DD"/>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A2B"/>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7E"/>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80C"/>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087"/>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6A"/>
    <w:rsid w:val="006C65AE"/>
    <w:rsid w:val="006C6A25"/>
    <w:rsid w:val="006C70A4"/>
    <w:rsid w:val="006C7B6B"/>
    <w:rsid w:val="006D105A"/>
    <w:rsid w:val="006D1B20"/>
    <w:rsid w:val="006D1E80"/>
    <w:rsid w:val="006D1FC5"/>
    <w:rsid w:val="006D2134"/>
    <w:rsid w:val="006D244C"/>
    <w:rsid w:val="006D2592"/>
    <w:rsid w:val="006D2CCE"/>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D3D"/>
    <w:rsid w:val="00763106"/>
    <w:rsid w:val="00763300"/>
    <w:rsid w:val="00763506"/>
    <w:rsid w:val="00764498"/>
    <w:rsid w:val="007646ED"/>
    <w:rsid w:val="00764DB5"/>
    <w:rsid w:val="007661DB"/>
    <w:rsid w:val="00766FB6"/>
    <w:rsid w:val="007679CC"/>
    <w:rsid w:val="0077042D"/>
    <w:rsid w:val="00770912"/>
    <w:rsid w:val="00770C1D"/>
    <w:rsid w:val="00770C93"/>
    <w:rsid w:val="00770F46"/>
    <w:rsid w:val="007710EF"/>
    <w:rsid w:val="00771786"/>
    <w:rsid w:val="00771B3C"/>
    <w:rsid w:val="007723AE"/>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24D2"/>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6939"/>
    <w:rsid w:val="008B7136"/>
    <w:rsid w:val="008C028D"/>
    <w:rsid w:val="008C07B6"/>
    <w:rsid w:val="008C1BA1"/>
    <w:rsid w:val="008C24C3"/>
    <w:rsid w:val="008C32C9"/>
    <w:rsid w:val="008C48DA"/>
    <w:rsid w:val="008C4C8F"/>
    <w:rsid w:val="008C62CC"/>
    <w:rsid w:val="008C6973"/>
    <w:rsid w:val="008C76D7"/>
    <w:rsid w:val="008C7E07"/>
    <w:rsid w:val="008D0567"/>
    <w:rsid w:val="008D0925"/>
    <w:rsid w:val="008D228D"/>
    <w:rsid w:val="008D25C6"/>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F020D"/>
    <w:rsid w:val="008F04A8"/>
    <w:rsid w:val="008F08F6"/>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21"/>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46A8"/>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0A29"/>
    <w:rsid w:val="00971301"/>
    <w:rsid w:val="0097130C"/>
    <w:rsid w:val="00971522"/>
    <w:rsid w:val="0097201B"/>
    <w:rsid w:val="009727AE"/>
    <w:rsid w:val="00973D54"/>
    <w:rsid w:val="00973EF3"/>
    <w:rsid w:val="00974845"/>
    <w:rsid w:val="0097566C"/>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6CE1"/>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3E2"/>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B78A3"/>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0DAA"/>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6BD1"/>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4A"/>
    <w:rsid w:val="00C633CA"/>
    <w:rsid w:val="00C64001"/>
    <w:rsid w:val="00C64132"/>
    <w:rsid w:val="00C64782"/>
    <w:rsid w:val="00C652D5"/>
    <w:rsid w:val="00C653DE"/>
    <w:rsid w:val="00C65D2E"/>
    <w:rsid w:val="00C66730"/>
    <w:rsid w:val="00C70AF0"/>
    <w:rsid w:val="00C711E5"/>
    <w:rsid w:val="00C734F1"/>
    <w:rsid w:val="00C73F63"/>
    <w:rsid w:val="00C7440A"/>
    <w:rsid w:val="00C760CD"/>
    <w:rsid w:val="00C762BE"/>
    <w:rsid w:val="00C767E8"/>
    <w:rsid w:val="00C81DB5"/>
    <w:rsid w:val="00C82006"/>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56A"/>
    <w:rsid w:val="00CA6F1C"/>
    <w:rsid w:val="00CB0645"/>
    <w:rsid w:val="00CB171D"/>
    <w:rsid w:val="00CB1BD9"/>
    <w:rsid w:val="00CB20F4"/>
    <w:rsid w:val="00CB2637"/>
    <w:rsid w:val="00CB2E15"/>
    <w:rsid w:val="00CB3DEA"/>
    <w:rsid w:val="00CB4F89"/>
    <w:rsid w:val="00CB56BB"/>
    <w:rsid w:val="00CB58BF"/>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916"/>
    <w:rsid w:val="00CE6D8D"/>
    <w:rsid w:val="00CE70DC"/>
    <w:rsid w:val="00CE7383"/>
    <w:rsid w:val="00CF016D"/>
    <w:rsid w:val="00CF02B2"/>
    <w:rsid w:val="00CF081B"/>
    <w:rsid w:val="00CF0B69"/>
    <w:rsid w:val="00CF0E93"/>
    <w:rsid w:val="00CF277D"/>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1BF3"/>
    <w:rsid w:val="00DA2963"/>
    <w:rsid w:val="00DA3470"/>
    <w:rsid w:val="00DA3490"/>
    <w:rsid w:val="00DA34F0"/>
    <w:rsid w:val="00DA3DF0"/>
    <w:rsid w:val="00DA3F70"/>
    <w:rsid w:val="00DA4899"/>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23E"/>
    <w:rsid w:val="00DF6639"/>
    <w:rsid w:val="00DF732E"/>
    <w:rsid w:val="00DF78C5"/>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4F1"/>
    <w:rsid w:val="00EA580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B24"/>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639D"/>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2F7A"/>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01AB"/>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10EA"/>
    <w:rsid w:val="00FA1B58"/>
    <w:rsid w:val="00FA2DF5"/>
    <w:rsid w:val="00FA359E"/>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122"/>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5372"/>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10974</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1462</cp:revision>
  <dcterms:created xsi:type="dcterms:W3CDTF">2020-08-06T06:51:00Z</dcterms:created>
  <dcterms:modified xsi:type="dcterms:W3CDTF">2023-05-13T00:31:00Z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